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1E3" w:rsidRDefault="007F5063">
      <w:r>
        <w:rPr>
          <w:noProof/>
        </w:rPr>
        <w:drawing>
          <wp:inline distT="0" distB="0" distL="0" distR="0" wp14:anchorId="21832902" wp14:editId="121CD00F">
            <wp:extent cx="5943600" cy="7768147"/>
            <wp:effectExtent l="0" t="0" r="0" b="4445"/>
            <wp:docPr id="1" name="Picture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768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061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063"/>
    <w:rsid w:val="007F5063"/>
    <w:rsid w:val="00C06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BD7E8C-800C-46D0-A1A2-43A4046BF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C54A6525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L. Marchell</dc:creator>
  <cp:keywords/>
  <dc:description/>
  <cp:lastModifiedBy>Barbara L. Marchell</cp:lastModifiedBy>
  <cp:revision>1</cp:revision>
  <dcterms:created xsi:type="dcterms:W3CDTF">2019-01-02T14:43:00Z</dcterms:created>
  <dcterms:modified xsi:type="dcterms:W3CDTF">2019-01-02T14:44:00Z</dcterms:modified>
</cp:coreProperties>
</file>